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3381B" w14:textId="680B2EE4" w:rsidR="006352E7" w:rsidRDefault="006352E7"/>
    <w:p w14:paraId="2B2B9756" w14:textId="50E74041" w:rsidR="00FC370B" w:rsidRPr="006352E7" w:rsidRDefault="00FC370B" w:rsidP="006352E7">
      <w:pPr>
        <w:widowControl w:val="0"/>
        <w:shd w:val="clear" w:color="auto" w:fill="FFFFFF"/>
        <w:tabs>
          <w:tab w:val="left" w:pos="9302"/>
        </w:tabs>
        <w:autoSpaceDE w:val="0"/>
        <w:autoSpaceDN w:val="0"/>
        <w:adjustRightInd w:val="0"/>
        <w:ind w:left="10" w:right="-54"/>
        <w:jc w:val="both"/>
        <w:rPr>
          <w:color w:val="000000"/>
          <w:spacing w:val="-7"/>
          <w:sz w:val="20"/>
        </w:rPr>
      </w:pPr>
      <w:r w:rsidRPr="006C32C7">
        <w:rPr>
          <w:color w:val="000000"/>
          <w:spacing w:val="-7"/>
          <w:sz w:val="20"/>
        </w:rPr>
        <w:t xml:space="preserve"> </w:t>
      </w:r>
    </w:p>
    <w:p w14:paraId="5F0FC4B1" w14:textId="77777777" w:rsidR="00E073A0" w:rsidRDefault="00E073A0" w:rsidP="001D4CEC">
      <w:pPr>
        <w:jc w:val="center"/>
        <w:rPr>
          <w:b/>
          <w:spacing w:val="60"/>
          <w:sz w:val="28"/>
          <w:szCs w:val="28"/>
          <w:u w:val="single"/>
        </w:rPr>
      </w:pPr>
    </w:p>
    <w:p w14:paraId="7AF9A479" w14:textId="286BFABB" w:rsidR="00F26DCE" w:rsidRPr="00A01F9F" w:rsidRDefault="00386A29" w:rsidP="00A01F9F">
      <w:pPr>
        <w:jc w:val="center"/>
        <w:rPr>
          <w:b/>
          <w:sz w:val="28"/>
        </w:rPr>
      </w:pPr>
      <w:r>
        <w:rPr>
          <w:b/>
          <w:sz w:val="28"/>
        </w:rPr>
        <w:t>Oświadczenie</w:t>
      </w:r>
    </w:p>
    <w:p w14:paraId="56279E8E" w14:textId="77777777" w:rsidR="00F26DCE" w:rsidRPr="00A01F9F" w:rsidRDefault="00F26DCE" w:rsidP="00F26DCE">
      <w:pPr>
        <w:jc w:val="center"/>
        <w:rPr>
          <w:b/>
          <w:sz w:val="24"/>
          <w:szCs w:val="24"/>
        </w:rPr>
      </w:pPr>
      <w:r w:rsidRPr="00A01F9F">
        <w:rPr>
          <w:b/>
          <w:sz w:val="24"/>
          <w:szCs w:val="24"/>
        </w:rPr>
        <w:t>osoby oddanej pod dozór kuratora sądowego</w:t>
      </w:r>
    </w:p>
    <w:p w14:paraId="48FA9D4E" w14:textId="77777777" w:rsidR="00F26DCE" w:rsidRPr="00A01F9F" w:rsidRDefault="00F26DCE" w:rsidP="00F26DCE">
      <w:pPr>
        <w:jc w:val="center"/>
        <w:rPr>
          <w:b/>
          <w:sz w:val="24"/>
          <w:szCs w:val="24"/>
        </w:rPr>
      </w:pPr>
      <w:r w:rsidRPr="00A01F9F">
        <w:rPr>
          <w:b/>
          <w:sz w:val="24"/>
          <w:szCs w:val="24"/>
        </w:rPr>
        <w:t>planującej wyjazd za granicę</w:t>
      </w:r>
    </w:p>
    <w:p w14:paraId="51718C81" w14:textId="77777777" w:rsidR="00F26DCE" w:rsidRDefault="00F26DCE" w:rsidP="00F26DCE">
      <w:pPr>
        <w:jc w:val="center"/>
        <w:rPr>
          <w:b/>
          <w:sz w:val="24"/>
          <w:szCs w:val="24"/>
        </w:rPr>
      </w:pPr>
    </w:p>
    <w:p w14:paraId="0C282288" w14:textId="0D020359" w:rsidR="001A76A2" w:rsidRPr="001A76A2" w:rsidRDefault="001A76A2" w:rsidP="006352E7">
      <w:pPr>
        <w:tabs>
          <w:tab w:val="right" w:leader="dot" w:pos="9172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1A76A2">
        <w:rPr>
          <w:sz w:val="24"/>
          <w:szCs w:val="24"/>
        </w:rPr>
        <w:t xml:space="preserve">Ja niżej </w:t>
      </w:r>
      <w:r w:rsidR="00F7412D">
        <w:rPr>
          <w:bCs/>
          <w:sz w:val="22"/>
          <w:szCs w:val="22"/>
        </w:rPr>
        <w:t>podpisany/a</w:t>
      </w:r>
      <w:r w:rsidRPr="001A76A2">
        <w:rPr>
          <w:sz w:val="24"/>
          <w:szCs w:val="24"/>
        </w:rPr>
        <w:t xml:space="preserve"> . . . . . . . . . . . . . . . . . . . . . . . . . . . . . . . . . . . . . . . . . . . . . . . . . . . . .</w:t>
      </w:r>
    </w:p>
    <w:p w14:paraId="7AC183EF" w14:textId="77777777" w:rsidR="001A76A2" w:rsidRPr="001A76A2" w:rsidRDefault="001A76A2" w:rsidP="006352E7">
      <w:pPr>
        <w:tabs>
          <w:tab w:val="right" w:leader="dot" w:pos="9172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6CEF616E" w14:textId="5B2FFA44" w:rsidR="001A76A2" w:rsidRPr="001A76A2" w:rsidRDefault="001A76A2" w:rsidP="006352E7">
      <w:pPr>
        <w:tabs>
          <w:tab w:val="right" w:leader="dot" w:pos="9172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1A76A2">
        <w:rPr>
          <w:sz w:val="24"/>
          <w:szCs w:val="24"/>
        </w:rPr>
        <w:t xml:space="preserve">oświadczam, że w dniu  </w:t>
      </w:r>
      <w:r w:rsidR="006352E7">
        <w:rPr>
          <w:bCs/>
          <w:sz w:val="24"/>
          <w:szCs w:val="24"/>
        </w:rPr>
        <w:t>……………………………..</w:t>
      </w:r>
      <w:r w:rsidRPr="001A76A2">
        <w:rPr>
          <w:b/>
          <w:bCs/>
          <w:sz w:val="24"/>
          <w:szCs w:val="24"/>
        </w:rPr>
        <w:t xml:space="preserve">  </w:t>
      </w:r>
      <w:r w:rsidRPr="001A76A2">
        <w:rPr>
          <w:sz w:val="24"/>
          <w:szCs w:val="24"/>
        </w:rPr>
        <w:t xml:space="preserve">roku planuję wyjazd za granicę,  </w:t>
      </w:r>
    </w:p>
    <w:p w14:paraId="3679B1AC" w14:textId="77777777" w:rsidR="001A76A2" w:rsidRPr="001A76A2" w:rsidRDefault="001A76A2" w:rsidP="006352E7">
      <w:pPr>
        <w:tabs>
          <w:tab w:val="right" w:leader="dot" w:pos="9172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5A1DEEF" w14:textId="77777777" w:rsidR="001A76A2" w:rsidRPr="001A76A2" w:rsidRDefault="001A76A2" w:rsidP="006352E7">
      <w:pPr>
        <w:tabs>
          <w:tab w:val="right" w:leader="dot" w:pos="9172"/>
        </w:tabs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1A76A2">
        <w:rPr>
          <w:sz w:val="24"/>
          <w:szCs w:val="24"/>
        </w:rPr>
        <w:t>w celu podjęcia pracy zarobkowej w charakterze</w:t>
      </w:r>
      <w:r w:rsidRPr="001A76A2">
        <w:rPr>
          <w:bCs/>
          <w:sz w:val="24"/>
          <w:szCs w:val="24"/>
        </w:rPr>
        <w:t xml:space="preserve"> . . . . . . . . . . . . . . . . . . . . . . . . . . . . . . . . </w:t>
      </w:r>
    </w:p>
    <w:p w14:paraId="5DF273A7" w14:textId="77777777" w:rsidR="001A76A2" w:rsidRPr="001A76A2" w:rsidRDefault="001A76A2" w:rsidP="006352E7">
      <w:pPr>
        <w:tabs>
          <w:tab w:val="right" w:leader="dot" w:pos="9172"/>
        </w:tabs>
        <w:autoSpaceDE w:val="0"/>
        <w:autoSpaceDN w:val="0"/>
        <w:adjustRightInd w:val="0"/>
        <w:ind w:firstLine="739"/>
        <w:jc w:val="both"/>
        <w:rPr>
          <w:sz w:val="24"/>
          <w:szCs w:val="24"/>
        </w:rPr>
      </w:pPr>
    </w:p>
    <w:p w14:paraId="394BBF2F" w14:textId="12C6865B" w:rsidR="001A76A2" w:rsidRPr="001A76A2" w:rsidRDefault="001A76A2" w:rsidP="006352E7">
      <w:pPr>
        <w:tabs>
          <w:tab w:val="right" w:leader="dot" w:pos="9172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1A76A2">
        <w:rPr>
          <w:sz w:val="24"/>
          <w:szCs w:val="24"/>
        </w:rPr>
        <w:t xml:space="preserve">W czasie pobytu za granicą będę </w:t>
      </w:r>
      <w:r w:rsidR="00F7412D">
        <w:rPr>
          <w:bCs/>
          <w:sz w:val="22"/>
          <w:szCs w:val="22"/>
        </w:rPr>
        <w:t>mieszkał/a</w:t>
      </w:r>
      <w:r w:rsidRPr="001A76A2">
        <w:rPr>
          <w:sz w:val="24"/>
          <w:szCs w:val="24"/>
        </w:rPr>
        <w:t xml:space="preserve"> pod adresem: </w:t>
      </w:r>
    </w:p>
    <w:p w14:paraId="29F24F08" w14:textId="77777777" w:rsidR="001A76A2" w:rsidRPr="001A76A2" w:rsidRDefault="001A76A2" w:rsidP="006352E7">
      <w:pPr>
        <w:tabs>
          <w:tab w:val="right" w:leader="dot" w:pos="9172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FCEC165" w14:textId="77777777" w:rsidR="001A76A2" w:rsidRPr="001A76A2" w:rsidRDefault="001A76A2" w:rsidP="006352E7">
      <w:pPr>
        <w:tabs>
          <w:tab w:val="right" w:leader="dot" w:pos="9172"/>
        </w:tabs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1A76A2">
        <w:rPr>
          <w:bCs/>
          <w:sz w:val="24"/>
          <w:szCs w:val="24"/>
        </w:rPr>
        <w:t xml:space="preserve">. . . . . . . . . . . . . . . . . . . . . . . . . . . . . . . . . . . . . . . . . . . . . . . . . . . . . . . . . . . . . . . . . . . . </w:t>
      </w:r>
    </w:p>
    <w:p w14:paraId="49DE1137" w14:textId="77777777" w:rsidR="001A76A2" w:rsidRPr="001A76A2" w:rsidRDefault="001A76A2" w:rsidP="006352E7">
      <w:pPr>
        <w:tabs>
          <w:tab w:val="right" w:leader="dot" w:pos="9172"/>
        </w:tabs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14:paraId="6747366E" w14:textId="0025AFCD" w:rsidR="001A76A2" w:rsidRPr="001A76A2" w:rsidRDefault="001A76A2" w:rsidP="006352E7">
      <w:pPr>
        <w:tabs>
          <w:tab w:val="right" w:leader="dot" w:pos="9172"/>
        </w:tabs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1A76A2">
        <w:rPr>
          <w:sz w:val="24"/>
          <w:szCs w:val="24"/>
        </w:rPr>
        <w:t xml:space="preserve">oraz będę </w:t>
      </w:r>
      <w:r w:rsidR="006352E7">
        <w:rPr>
          <w:bCs/>
          <w:sz w:val="22"/>
          <w:szCs w:val="22"/>
        </w:rPr>
        <w:t xml:space="preserve">dostępny/na </w:t>
      </w:r>
      <w:r w:rsidRPr="001A76A2">
        <w:rPr>
          <w:sz w:val="24"/>
          <w:szCs w:val="24"/>
        </w:rPr>
        <w:t xml:space="preserve">pod nr telefonu </w:t>
      </w:r>
      <w:r w:rsidR="006352E7">
        <w:rPr>
          <w:sz w:val="24"/>
          <w:szCs w:val="24"/>
        </w:rPr>
        <w:t>………………………………………………...</w:t>
      </w:r>
    </w:p>
    <w:p w14:paraId="320016CB" w14:textId="77777777" w:rsidR="001A76A2" w:rsidRPr="001A76A2" w:rsidRDefault="001A76A2" w:rsidP="006352E7">
      <w:pPr>
        <w:tabs>
          <w:tab w:val="right" w:leader="dot" w:pos="9172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87734C0" w14:textId="3606F915" w:rsidR="001A76A2" w:rsidRPr="001A76A2" w:rsidRDefault="001A76A2" w:rsidP="006352E7">
      <w:pPr>
        <w:tabs>
          <w:tab w:val="right" w:leader="dot" w:pos="9172"/>
        </w:tabs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1A76A2">
        <w:rPr>
          <w:sz w:val="24"/>
          <w:szCs w:val="24"/>
        </w:rPr>
        <w:t xml:space="preserve">i pod adresem poczty elektronicznej </w:t>
      </w:r>
      <w:r w:rsidR="006352E7">
        <w:rPr>
          <w:bCs/>
          <w:sz w:val="24"/>
          <w:szCs w:val="24"/>
        </w:rPr>
        <w:t>………………………………………………….</w:t>
      </w:r>
    </w:p>
    <w:p w14:paraId="202F7CC6" w14:textId="77777777" w:rsidR="001A76A2" w:rsidRPr="001A76A2" w:rsidRDefault="001A76A2" w:rsidP="006352E7">
      <w:pPr>
        <w:tabs>
          <w:tab w:val="right" w:leader="dot" w:pos="9172"/>
        </w:tabs>
        <w:autoSpaceDE w:val="0"/>
        <w:autoSpaceDN w:val="0"/>
        <w:adjustRightInd w:val="0"/>
        <w:ind w:firstLine="739"/>
        <w:jc w:val="both"/>
        <w:rPr>
          <w:bCs/>
          <w:sz w:val="24"/>
          <w:szCs w:val="24"/>
        </w:rPr>
      </w:pPr>
    </w:p>
    <w:p w14:paraId="58D2754B" w14:textId="77777777" w:rsidR="001A76A2" w:rsidRPr="001A76A2" w:rsidRDefault="001A76A2" w:rsidP="006352E7">
      <w:pPr>
        <w:tabs>
          <w:tab w:val="right" w:leader="dot" w:pos="9172"/>
        </w:tabs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1A76A2">
        <w:rPr>
          <w:sz w:val="24"/>
          <w:szCs w:val="24"/>
        </w:rPr>
        <w:t>Powrót do kraju planuję</w:t>
      </w:r>
      <w:r w:rsidRPr="001A76A2">
        <w:rPr>
          <w:b/>
          <w:bCs/>
          <w:sz w:val="24"/>
          <w:szCs w:val="24"/>
        </w:rPr>
        <w:t xml:space="preserve"> </w:t>
      </w:r>
      <w:r w:rsidRPr="001A76A2">
        <w:rPr>
          <w:bCs/>
          <w:sz w:val="24"/>
          <w:szCs w:val="24"/>
        </w:rPr>
        <w:t>. . . . . . . . . . . . . . . . . . . . . . . . . . . . . . . . . . . . . . . . . . . . . . . . . .</w:t>
      </w:r>
    </w:p>
    <w:p w14:paraId="1CEAB562" w14:textId="77777777" w:rsidR="001A76A2" w:rsidRPr="001A76A2" w:rsidRDefault="001A76A2" w:rsidP="006352E7">
      <w:pPr>
        <w:tabs>
          <w:tab w:val="left" w:pos="720"/>
          <w:tab w:val="right" w:leader="dot" w:pos="9172"/>
        </w:tabs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14:paraId="733D4318" w14:textId="3B7BD2A3" w:rsidR="001A76A2" w:rsidRPr="001A76A2" w:rsidRDefault="001A76A2" w:rsidP="006352E7">
      <w:pPr>
        <w:tabs>
          <w:tab w:val="left" w:pos="720"/>
          <w:tab w:val="right" w:leader="dot" w:pos="9172"/>
        </w:tabs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1A76A2">
        <w:rPr>
          <w:b/>
          <w:bCs/>
          <w:sz w:val="24"/>
          <w:szCs w:val="24"/>
        </w:rPr>
        <w:t xml:space="preserve">Wobec powyższego oświadczam, że </w:t>
      </w:r>
      <w:r w:rsidR="00386A29">
        <w:rPr>
          <w:b/>
          <w:bCs/>
          <w:sz w:val="22"/>
          <w:szCs w:val="22"/>
        </w:rPr>
        <w:t>zostałem</w:t>
      </w:r>
      <w:r w:rsidR="005D5958">
        <w:rPr>
          <w:b/>
          <w:bCs/>
          <w:sz w:val="22"/>
          <w:szCs w:val="22"/>
        </w:rPr>
        <w:t>/</w:t>
      </w:r>
      <w:proofErr w:type="spellStart"/>
      <w:r w:rsidR="005D5958">
        <w:rPr>
          <w:b/>
          <w:bCs/>
          <w:sz w:val="22"/>
          <w:szCs w:val="22"/>
        </w:rPr>
        <w:t>am</w:t>
      </w:r>
      <w:proofErr w:type="spellEnd"/>
      <w:r w:rsidR="00386A29">
        <w:rPr>
          <w:b/>
          <w:bCs/>
          <w:sz w:val="22"/>
          <w:szCs w:val="22"/>
        </w:rPr>
        <w:t xml:space="preserve"> ponownie pouczony</w:t>
      </w:r>
      <w:r w:rsidR="005D5958">
        <w:rPr>
          <w:b/>
          <w:bCs/>
          <w:sz w:val="22"/>
          <w:szCs w:val="22"/>
        </w:rPr>
        <w:t>/na</w:t>
      </w:r>
      <w:r w:rsidRPr="001A76A2">
        <w:rPr>
          <w:b/>
          <w:bCs/>
          <w:sz w:val="24"/>
          <w:szCs w:val="24"/>
        </w:rPr>
        <w:t xml:space="preserve"> i znam zasady przebywania pod dozorem kuratora i skutkach ich lekceważenia. </w:t>
      </w:r>
    </w:p>
    <w:p w14:paraId="1043EF66" w14:textId="77777777" w:rsidR="001A76A2" w:rsidRPr="001A76A2" w:rsidRDefault="001A76A2" w:rsidP="001A76A2">
      <w:pPr>
        <w:tabs>
          <w:tab w:val="left" w:pos="720"/>
          <w:tab w:val="right" w:leader="dot" w:pos="9172"/>
        </w:tabs>
        <w:autoSpaceDE w:val="0"/>
        <w:autoSpaceDN w:val="0"/>
        <w:adjustRightInd w:val="0"/>
        <w:spacing w:line="316" w:lineRule="atLeast"/>
        <w:jc w:val="both"/>
        <w:rPr>
          <w:b/>
          <w:bCs/>
          <w:sz w:val="24"/>
          <w:szCs w:val="24"/>
          <w:u w:val="single"/>
        </w:rPr>
      </w:pPr>
      <w:r w:rsidRPr="001A76A2">
        <w:rPr>
          <w:sz w:val="24"/>
          <w:szCs w:val="24"/>
        </w:rPr>
        <w:tab/>
      </w:r>
      <w:r w:rsidRPr="001A76A2">
        <w:rPr>
          <w:b/>
          <w:bCs/>
          <w:sz w:val="24"/>
          <w:szCs w:val="24"/>
          <w:u w:val="single"/>
        </w:rPr>
        <w:t>W związku z powyższym zobowiązuję się do:</w:t>
      </w:r>
    </w:p>
    <w:p w14:paraId="1943E350" w14:textId="77777777" w:rsidR="001A76A2" w:rsidRPr="001A76A2" w:rsidRDefault="001A76A2" w:rsidP="001A76A2">
      <w:pPr>
        <w:numPr>
          <w:ilvl w:val="0"/>
          <w:numId w:val="11"/>
        </w:numPr>
        <w:tabs>
          <w:tab w:val="clear" w:pos="1260"/>
          <w:tab w:val="num" w:pos="360"/>
        </w:tabs>
        <w:autoSpaceDE w:val="0"/>
        <w:autoSpaceDN w:val="0"/>
        <w:adjustRightInd w:val="0"/>
        <w:spacing w:line="316" w:lineRule="atLeast"/>
        <w:ind w:left="360"/>
        <w:jc w:val="both"/>
        <w:rPr>
          <w:sz w:val="24"/>
          <w:szCs w:val="24"/>
        </w:rPr>
      </w:pPr>
      <w:r w:rsidRPr="001A76A2">
        <w:rPr>
          <w:sz w:val="24"/>
          <w:szCs w:val="24"/>
        </w:rPr>
        <w:t>systematycznego telefonicznego, listowego lub osobistego (w razie przebywania w kraju) informowania kuratora zawodowego o mojej aktualnej sytuacji życiowej, w nieprzekraczalnym terminie . . . . . . . . . . . . , przy czym pierwszej informacji udzielę</w:t>
      </w:r>
    </w:p>
    <w:p w14:paraId="5C7443EF" w14:textId="77777777" w:rsidR="001A76A2" w:rsidRPr="001A76A2" w:rsidRDefault="001A76A2" w:rsidP="001A76A2">
      <w:pPr>
        <w:autoSpaceDE w:val="0"/>
        <w:autoSpaceDN w:val="0"/>
        <w:adjustRightInd w:val="0"/>
        <w:spacing w:line="316" w:lineRule="atLeast"/>
        <w:ind w:firstLine="360"/>
        <w:jc w:val="both"/>
        <w:rPr>
          <w:b/>
          <w:bCs/>
          <w:sz w:val="24"/>
          <w:szCs w:val="24"/>
        </w:rPr>
      </w:pPr>
      <w:r w:rsidRPr="001A76A2">
        <w:rPr>
          <w:sz w:val="24"/>
          <w:szCs w:val="24"/>
        </w:rPr>
        <w:t>do dnia</w:t>
      </w:r>
      <w:r w:rsidRPr="001A76A2">
        <w:rPr>
          <w:b/>
          <w:bCs/>
          <w:sz w:val="24"/>
          <w:szCs w:val="24"/>
        </w:rPr>
        <w:t xml:space="preserve"> </w:t>
      </w:r>
      <w:r w:rsidRPr="001A76A2">
        <w:rPr>
          <w:bCs/>
          <w:sz w:val="24"/>
          <w:szCs w:val="24"/>
        </w:rPr>
        <w:t>. . . . . . . . . . . . . . . . . . . . . . . . . . . . ;</w:t>
      </w:r>
    </w:p>
    <w:p w14:paraId="735F19CA" w14:textId="77777777" w:rsidR="001A76A2" w:rsidRPr="001A76A2" w:rsidRDefault="001A76A2" w:rsidP="001A76A2">
      <w:pPr>
        <w:numPr>
          <w:ilvl w:val="0"/>
          <w:numId w:val="11"/>
        </w:numPr>
        <w:tabs>
          <w:tab w:val="clear" w:pos="1260"/>
          <w:tab w:val="num" w:pos="360"/>
        </w:tabs>
        <w:autoSpaceDE w:val="0"/>
        <w:autoSpaceDN w:val="0"/>
        <w:adjustRightInd w:val="0"/>
        <w:spacing w:line="316" w:lineRule="atLeast"/>
        <w:ind w:left="360"/>
        <w:jc w:val="both"/>
        <w:rPr>
          <w:sz w:val="24"/>
          <w:szCs w:val="24"/>
        </w:rPr>
      </w:pPr>
      <w:r w:rsidRPr="001A76A2">
        <w:rPr>
          <w:sz w:val="24"/>
          <w:szCs w:val="24"/>
        </w:rPr>
        <w:t>niezwłocznego zgłoszenia się do kuratora, po przyjeździe do kraju.</w:t>
      </w:r>
    </w:p>
    <w:p w14:paraId="226D3ECA" w14:textId="0DE4E543" w:rsidR="001A76A2" w:rsidRPr="001A76A2" w:rsidRDefault="001A76A2" w:rsidP="001A76A2">
      <w:pPr>
        <w:autoSpaceDE w:val="0"/>
        <w:autoSpaceDN w:val="0"/>
        <w:adjustRightInd w:val="0"/>
        <w:spacing w:line="364" w:lineRule="atLeast"/>
        <w:jc w:val="both"/>
        <w:rPr>
          <w:b/>
          <w:sz w:val="24"/>
          <w:szCs w:val="24"/>
        </w:rPr>
      </w:pPr>
      <w:r w:rsidRPr="001A76A2">
        <w:rPr>
          <w:b/>
          <w:sz w:val="24"/>
          <w:szCs w:val="24"/>
        </w:rPr>
        <w:tab/>
      </w:r>
      <w:r w:rsidR="005D5958">
        <w:rPr>
          <w:b/>
          <w:bCs/>
          <w:sz w:val="22"/>
          <w:szCs w:val="22"/>
        </w:rPr>
        <w:t>Zostałem/</w:t>
      </w:r>
      <w:proofErr w:type="spellStart"/>
      <w:r w:rsidR="005D5958">
        <w:rPr>
          <w:b/>
          <w:bCs/>
          <w:sz w:val="22"/>
          <w:szCs w:val="22"/>
        </w:rPr>
        <w:t>am</w:t>
      </w:r>
      <w:proofErr w:type="spellEnd"/>
      <w:r w:rsidR="005D5958">
        <w:rPr>
          <w:b/>
          <w:bCs/>
          <w:sz w:val="22"/>
          <w:szCs w:val="22"/>
        </w:rPr>
        <w:t xml:space="preserve"> pouczony/na</w:t>
      </w:r>
      <w:r w:rsidR="000B120A">
        <w:rPr>
          <w:b/>
          <w:bCs/>
          <w:sz w:val="22"/>
          <w:szCs w:val="22"/>
        </w:rPr>
        <w:t xml:space="preserve"> </w:t>
      </w:r>
      <w:r w:rsidRPr="001A76A2">
        <w:rPr>
          <w:b/>
          <w:sz w:val="24"/>
          <w:szCs w:val="24"/>
        </w:rPr>
        <w:t>o skutkach zlekceważenia powyższych ustaleń.</w:t>
      </w:r>
    </w:p>
    <w:p w14:paraId="540E8E25" w14:textId="77777777" w:rsidR="001A76A2" w:rsidRPr="001A76A2" w:rsidRDefault="001A76A2" w:rsidP="001A76A2">
      <w:pPr>
        <w:spacing w:before="120"/>
        <w:jc w:val="both"/>
        <w:rPr>
          <w:sz w:val="24"/>
          <w:szCs w:val="24"/>
        </w:rPr>
      </w:pPr>
      <w:r w:rsidRPr="001A76A2">
        <w:rPr>
          <w:sz w:val="24"/>
          <w:szCs w:val="24"/>
        </w:rPr>
        <w:tab/>
      </w:r>
    </w:p>
    <w:p w14:paraId="4D6FF536" w14:textId="77777777" w:rsidR="001A76A2" w:rsidRPr="001A76A2" w:rsidRDefault="001A76A2" w:rsidP="001A76A2">
      <w:pPr>
        <w:spacing w:line="276" w:lineRule="auto"/>
        <w:rPr>
          <w:sz w:val="24"/>
          <w:szCs w:val="24"/>
        </w:rPr>
      </w:pPr>
    </w:p>
    <w:tbl>
      <w:tblPr>
        <w:tblW w:w="9449" w:type="dxa"/>
        <w:tblLook w:val="01E0" w:firstRow="1" w:lastRow="1" w:firstColumn="1" w:lastColumn="1" w:noHBand="0" w:noVBand="0"/>
      </w:tblPr>
      <w:tblGrid>
        <w:gridCol w:w="3693"/>
        <w:gridCol w:w="5756"/>
      </w:tblGrid>
      <w:tr w:rsidR="001A76A2" w:rsidRPr="001A76A2" w14:paraId="46E00395" w14:textId="77777777" w:rsidTr="00BB363A">
        <w:tc>
          <w:tcPr>
            <w:tcW w:w="2376" w:type="dxa"/>
            <w:vAlign w:val="bottom"/>
          </w:tcPr>
          <w:p w14:paraId="5B1EF54D" w14:textId="77777777" w:rsidR="001A76A2" w:rsidRPr="001A76A2" w:rsidRDefault="001A76A2" w:rsidP="00BB363A">
            <w:pPr>
              <w:jc w:val="center"/>
              <w:rPr>
                <w:sz w:val="16"/>
                <w:szCs w:val="16"/>
              </w:rPr>
            </w:pPr>
            <w:r w:rsidRPr="001A76A2">
              <w:rPr>
                <w:sz w:val="16"/>
                <w:szCs w:val="16"/>
              </w:rPr>
              <w:t>. . . . . . . . . . . . . . . . . . . . . . . . . . . . .</w:t>
            </w:r>
          </w:p>
        </w:tc>
        <w:tc>
          <w:tcPr>
            <w:tcW w:w="3704" w:type="dxa"/>
            <w:vAlign w:val="bottom"/>
          </w:tcPr>
          <w:p w14:paraId="4DB57F43" w14:textId="05B58020" w:rsidR="001A76A2" w:rsidRPr="001A76A2" w:rsidRDefault="001A76A2" w:rsidP="006352E7">
            <w:pPr>
              <w:jc w:val="center"/>
              <w:rPr>
                <w:sz w:val="16"/>
                <w:szCs w:val="16"/>
              </w:rPr>
            </w:pPr>
            <w:r w:rsidRPr="001A76A2">
              <w:rPr>
                <w:sz w:val="16"/>
                <w:szCs w:val="16"/>
              </w:rPr>
              <w:t xml:space="preserve">                     </w:t>
            </w:r>
            <w:bookmarkStart w:id="0" w:name="z10"/>
            <w:r w:rsidRPr="001A76A2">
              <w:rPr>
                <w:bCs/>
                <w:sz w:val="16"/>
                <w:szCs w:val="16"/>
              </w:rPr>
              <w:t xml:space="preserve"> </w:t>
            </w:r>
            <w:bookmarkEnd w:id="0"/>
            <w:r w:rsidR="006352E7">
              <w:rPr>
                <w:bCs/>
                <w:sz w:val="20"/>
              </w:rPr>
              <w:t>……………………………..</w:t>
            </w:r>
          </w:p>
        </w:tc>
      </w:tr>
      <w:tr w:rsidR="001A76A2" w:rsidRPr="001A76A2" w14:paraId="2EB54B8B" w14:textId="77777777" w:rsidTr="00BB363A">
        <w:tc>
          <w:tcPr>
            <w:tcW w:w="2376" w:type="dxa"/>
          </w:tcPr>
          <w:p w14:paraId="1AF64798" w14:textId="77777777" w:rsidR="001A76A2" w:rsidRPr="001A76A2" w:rsidRDefault="001A76A2" w:rsidP="00BB363A">
            <w:pPr>
              <w:rPr>
                <w:sz w:val="16"/>
                <w:szCs w:val="16"/>
              </w:rPr>
            </w:pPr>
            <w:r w:rsidRPr="001A76A2">
              <w:rPr>
                <w:sz w:val="16"/>
                <w:szCs w:val="16"/>
              </w:rPr>
              <w:t xml:space="preserve">                                     (data)</w:t>
            </w:r>
          </w:p>
          <w:p w14:paraId="75254B3C" w14:textId="77777777" w:rsidR="001A76A2" w:rsidRPr="001A76A2" w:rsidRDefault="001A76A2" w:rsidP="00BB36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04" w:type="dxa"/>
          </w:tcPr>
          <w:p w14:paraId="32C445C4" w14:textId="2D128CC0" w:rsidR="001A76A2" w:rsidRPr="001A76A2" w:rsidRDefault="001A76A2" w:rsidP="00BB363A">
            <w:pPr>
              <w:jc w:val="center"/>
              <w:rPr>
                <w:sz w:val="16"/>
                <w:szCs w:val="16"/>
              </w:rPr>
            </w:pPr>
            <w:r w:rsidRPr="001A76A2">
              <w:rPr>
                <w:sz w:val="16"/>
                <w:szCs w:val="16"/>
              </w:rPr>
              <w:t xml:space="preserve">                     (imię i nazwisko dozorowanego</w:t>
            </w:r>
            <w:r w:rsidR="00F123C2">
              <w:rPr>
                <w:sz w:val="16"/>
                <w:szCs w:val="16"/>
              </w:rPr>
              <w:t>/</w:t>
            </w:r>
            <w:proofErr w:type="spellStart"/>
            <w:r w:rsidR="00F123C2">
              <w:rPr>
                <w:sz w:val="16"/>
                <w:szCs w:val="16"/>
              </w:rPr>
              <w:t>nej</w:t>
            </w:r>
            <w:proofErr w:type="spellEnd"/>
            <w:r w:rsidRPr="001A76A2">
              <w:rPr>
                <w:sz w:val="16"/>
                <w:szCs w:val="16"/>
              </w:rPr>
              <w:t>)</w:t>
            </w:r>
          </w:p>
        </w:tc>
      </w:tr>
    </w:tbl>
    <w:p w14:paraId="727C1070" w14:textId="30C96CD2" w:rsidR="00C32469" w:rsidRPr="001A76A2" w:rsidRDefault="00C32469" w:rsidP="001A76A2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Po zapoznaniu się z oświadczeniem dozorowanego/</w:t>
      </w:r>
      <w:proofErr w:type="spellStart"/>
      <w:r>
        <w:rPr>
          <w:sz w:val="24"/>
          <w:szCs w:val="24"/>
        </w:rPr>
        <w:t>nej</w:t>
      </w:r>
      <w:proofErr w:type="spellEnd"/>
      <w:r>
        <w:rPr>
          <w:sz w:val="24"/>
          <w:szCs w:val="24"/>
        </w:rPr>
        <w:t xml:space="preserve"> wnoszę o </w:t>
      </w:r>
      <w:r w:rsidR="00140739">
        <w:rPr>
          <w:sz w:val="24"/>
          <w:szCs w:val="24"/>
        </w:rPr>
        <w:t>wyrażenie</w:t>
      </w:r>
      <w:r>
        <w:rPr>
          <w:sz w:val="24"/>
          <w:szCs w:val="24"/>
        </w:rPr>
        <w:t xml:space="preserve"> zgody na zmianę miejsca pobytu w/w</w:t>
      </w:r>
      <w:r w:rsidR="00F123C2">
        <w:rPr>
          <w:sz w:val="24"/>
          <w:szCs w:val="24"/>
        </w:rPr>
        <w:t xml:space="preserve">, </w:t>
      </w:r>
      <w:proofErr w:type="spellStart"/>
      <w:r w:rsidR="005776BA">
        <w:rPr>
          <w:sz w:val="24"/>
          <w:szCs w:val="24"/>
        </w:rPr>
        <w:t>tj</w:t>
      </w:r>
      <w:proofErr w:type="spellEnd"/>
      <w:r w:rsidR="005776BA">
        <w:rPr>
          <w:sz w:val="24"/>
          <w:szCs w:val="24"/>
        </w:rPr>
        <w:t xml:space="preserve"> .na </w:t>
      </w:r>
      <w:r w:rsidR="00F123C2">
        <w:rPr>
          <w:sz w:val="24"/>
          <w:szCs w:val="24"/>
        </w:rPr>
        <w:t>wyjazd za granicę</w:t>
      </w:r>
      <w:r w:rsidR="005776BA">
        <w:rPr>
          <w:sz w:val="24"/>
          <w:szCs w:val="24"/>
        </w:rPr>
        <w:t>.</w:t>
      </w:r>
    </w:p>
    <w:p w14:paraId="544602D3" w14:textId="77777777" w:rsidR="00C32469" w:rsidRDefault="00C32469" w:rsidP="001A76A2">
      <w:pPr>
        <w:rPr>
          <w:sz w:val="20"/>
          <w:u w:val="single"/>
        </w:rPr>
      </w:pPr>
    </w:p>
    <w:tbl>
      <w:tblPr>
        <w:tblW w:w="9449" w:type="dxa"/>
        <w:tblLook w:val="01E0" w:firstRow="1" w:lastRow="1" w:firstColumn="1" w:lastColumn="1" w:noHBand="0" w:noVBand="0"/>
      </w:tblPr>
      <w:tblGrid>
        <w:gridCol w:w="3693"/>
        <w:gridCol w:w="5756"/>
      </w:tblGrid>
      <w:tr w:rsidR="00140739" w:rsidRPr="001A76A2" w14:paraId="39044C1B" w14:textId="77777777" w:rsidTr="00D80F5F">
        <w:tc>
          <w:tcPr>
            <w:tcW w:w="2376" w:type="dxa"/>
            <w:vAlign w:val="bottom"/>
          </w:tcPr>
          <w:p w14:paraId="366773DF" w14:textId="77777777" w:rsidR="00140739" w:rsidRPr="001A76A2" w:rsidRDefault="00140739" w:rsidP="00D80F5F">
            <w:pPr>
              <w:jc w:val="center"/>
              <w:rPr>
                <w:sz w:val="16"/>
                <w:szCs w:val="16"/>
              </w:rPr>
            </w:pPr>
            <w:r w:rsidRPr="001A76A2">
              <w:rPr>
                <w:sz w:val="16"/>
                <w:szCs w:val="16"/>
              </w:rPr>
              <w:t>. . . . . . . . . . . . . . . . . . . . . . . . . . . . .</w:t>
            </w:r>
          </w:p>
        </w:tc>
        <w:tc>
          <w:tcPr>
            <w:tcW w:w="3704" w:type="dxa"/>
            <w:vAlign w:val="bottom"/>
          </w:tcPr>
          <w:p w14:paraId="39D4EFE7" w14:textId="77777777" w:rsidR="00140739" w:rsidRPr="001A76A2" w:rsidRDefault="00140739" w:rsidP="00D80F5F">
            <w:pPr>
              <w:jc w:val="center"/>
              <w:rPr>
                <w:sz w:val="16"/>
                <w:szCs w:val="16"/>
              </w:rPr>
            </w:pPr>
            <w:r w:rsidRPr="001A76A2">
              <w:rPr>
                <w:sz w:val="16"/>
                <w:szCs w:val="16"/>
              </w:rPr>
              <w:t xml:space="preserve">                     </w:t>
            </w:r>
            <w:r w:rsidRPr="001A76A2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20"/>
              </w:rPr>
              <w:t>……………………………..</w:t>
            </w:r>
          </w:p>
        </w:tc>
      </w:tr>
      <w:tr w:rsidR="00140739" w:rsidRPr="001A76A2" w14:paraId="477B6998" w14:textId="77777777" w:rsidTr="00D80F5F">
        <w:tc>
          <w:tcPr>
            <w:tcW w:w="2376" w:type="dxa"/>
          </w:tcPr>
          <w:p w14:paraId="74E883D1" w14:textId="77777777" w:rsidR="00140739" w:rsidRPr="001A76A2" w:rsidRDefault="00140739" w:rsidP="00D80F5F">
            <w:pPr>
              <w:rPr>
                <w:sz w:val="16"/>
                <w:szCs w:val="16"/>
              </w:rPr>
            </w:pPr>
            <w:r w:rsidRPr="001A76A2">
              <w:rPr>
                <w:sz w:val="16"/>
                <w:szCs w:val="16"/>
              </w:rPr>
              <w:t xml:space="preserve">                                     (data)</w:t>
            </w:r>
          </w:p>
          <w:p w14:paraId="1715EB3B" w14:textId="77777777" w:rsidR="00140739" w:rsidRPr="001A76A2" w:rsidRDefault="00140739" w:rsidP="00D80F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04" w:type="dxa"/>
          </w:tcPr>
          <w:p w14:paraId="3EEDE51D" w14:textId="54C061E3" w:rsidR="00140739" w:rsidRPr="001A76A2" w:rsidRDefault="00140739" w:rsidP="00D80F5F">
            <w:pPr>
              <w:jc w:val="center"/>
              <w:rPr>
                <w:sz w:val="16"/>
                <w:szCs w:val="16"/>
              </w:rPr>
            </w:pPr>
            <w:r w:rsidRPr="001A76A2">
              <w:rPr>
                <w:sz w:val="16"/>
                <w:szCs w:val="16"/>
              </w:rPr>
              <w:t xml:space="preserve">                     (</w:t>
            </w:r>
            <w:r w:rsidR="00F123C2">
              <w:rPr>
                <w:sz w:val="16"/>
                <w:szCs w:val="16"/>
              </w:rPr>
              <w:t>pieczęć i podpis kuratora</w:t>
            </w:r>
            <w:r w:rsidRPr="001A76A2">
              <w:rPr>
                <w:sz w:val="16"/>
                <w:szCs w:val="16"/>
              </w:rPr>
              <w:t>)</w:t>
            </w:r>
          </w:p>
        </w:tc>
      </w:tr>
    </w:tbl>
    <w:p w14:paraId="6ECAA373" w14:textId="77777777" w:rsidR="00C32469" w:rsidRDefault="00C32469" w:rsidP="001A76A2">
      <w:pPr>
        <w:rPr>
          <w:sz w:val="20"/>
          <w:u w:val="single"/>
        </w:rPr>
      </w:pPr>
    </w:p>
    <w:p w14:paraId="6C8B1452" w14:textId="1CE7418E" w:rsidR="001A76A2" w:rsidRPr="001A76A2" w:rsidRDefault="001A76A2" w:rsidP="001A76A2">
      <w:pPr>
        <w:rPr>
          <w:sz w:val="20"/>
          <w:u w:val="single"/>
        </w:rPr>
      </w:pPr>
      <w:r w:rsidRPr="001A76A2">
        <w:rPr>
          <w:sz w:val="20"/>
          <w:u w:val="single"/>
        </w:rPr>
        <w:t>Wykonano w dwóch egz.:</w:t>
      </w:r>
    </w:p>
    <w:p w14:paraId="2E9789F2" w14:textId="77777777" w:rsidR="001A76A2" w:rsidRPr="001A76A2" w:rsidRDefault="001A76A2" w:rsidP="001A76A2">
      <w:pPr>
        <w:rPr>
          <w:sz w:val="20"/>
        </w:rPr>
      </w:pPr>
      <w:r w:rsidRPr="001A76A2">
        <w:rPr>
          <w:sz w:val="20"/>
        </w:rPr>
        <w:t>- 1 egz. - dozorowany;</w:t>
      </w:r>
    </w:p>
    <w:p w14:paraId="72521913" w14:textId="25CB7B54" w:rsidR="00A01F9F" w:rsidRPr="006352E7" w:rsidRDefault="001A76A2" w:rsidP="006352E7">
      <w:pPr>
        <w:rPr>
          <w:sz w:val="20"/>
        </w:rPr>
      </w:pPr>
      <w:r w:rsidRPr="001A76A2">
        <w:rPr>
          <w:sz w:val="20"/>
        </w:rPr>
        <w:t>- 1 egz. - do teczki dozoru.</w:t>
      </w:r>
    </w:p>
    <w:sectPr w:rsidR="00A01F9F" w:rsidRPr="006352E7" w:rsidSect="001A76A2">
      <w:headerReference w:type="default" r:id="rId8"/>
      <w:footerReference w:type="default" r:id="rId9"/>
      <w:pgSz w:w="11907" w:h="16840" w:code="9"/>
      <w:pgMar w:top="720" w:right="1418" w:bottom="53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074E4" w14:textId="77777777" w:rsidR="0024398D" w:rsidRDefault="0024398D">
      <w:r>
        <w:separator/>
      </w:r>
    </w:p>
  </w:endnote>
  <w:endnote w:type="continuationSeparator" w:id="0">
    <w:p w14:paraId="4B86C6ED" w14:textId="77777777" w:rsidR="0024398D" w:rsidRDefault="00243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rCode3of9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B1169" w14:textId="77777777" w:rsidR="001A76A2" w:rsidRDefault="001A76A2">
    <w:pPr>
      <w:pStyle w:val="Stopka"/>
    </w:pPr>
  </w:p>
  <w:p w14:paraId="19A7D2A5" w14:textId="77777777" w:rsidR="009F4C94" w:rsidRDefault="009F4C94">
    <w:pPr>
      <w:tabs>
        <w:tab w:val="left" w:pos="3600"/>
        <w:tab w:val="right" w:pos="7200"/>
      </w:tabs>
      <w:spacing w:before="60"/>
      <w:rPr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8C060" w14:textId="77777777" w:rsidR="0024398D" w:rsidRDefault="0024398D">
      <w:r>
        <w:separator/>
      </w:r>
    </w:p>
  </w:footnote>
  <w:footnote w:type="continuationSeparator" w:id="0">
    <w:p w14:paraId="1F3B264B" w14:textId="77777777" w:rsidR="0024398D" w:rsidRDefault="00243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EB1DC" w14:textId="77777777" w:rsidR="009F4C94" w:rsidRDefault="009F4C94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F2688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1024E17"/>
    <w:multiLevelType w:val="hybridMultilevel"/>
    <w:tmpl w:val="19F4095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3B7E01"/>
    <w:multiLevelType w:val="hybridMultilevel"/>
    <w:tmpl w:val="1A50B9DC"/>
    <w:lvl w:ilvl="0" w:tplc="F43A10E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9B7A399E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 w15:restartNumberingAfterBreak="0">
    <w:nsid w:val="1F774FC3"/>
    <w:multiLevelType w:val="hybridMultilevel"/>
    <w:tmpl w:val="82069A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A04AE9"/>
    <w:multiLevelType w:val="hybridMultilevel"/>
    <w:tmpl w:val="0748C778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5F6A14"/>
    <w:multiLevelType w:val="hybridMultilevel"/>
    <w:tmpl w:val="9C12E080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6" w15:restartNumberingAfterBreak="0">
    <w:nsid w:val="315014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AE351E9"/>
    <w:multiLevelType w:val="hybridMultilevel"/>
    <w:tmpl w:val="37763CFA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193AB9"/>
    <w:multiLevelType w:val="hybridMultilevel"/>
    <w:tmpl w:val="6FB6260E"/>
    <w:lvl w:ilvl="0" w:tplc="16784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8717F5C"/>
    <w:multiLevelType w:val="hybridMultilevel"/>
    <w:tmpl w:val="6812FB86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EE74FE"/>
    <w:multiLevelType w:val="hybridMultilevel"/>
    <w:tmpl w:val="EB98CFDE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2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5B8"/>
    <w:rsid w:val="00025F55"/>
    <w:rsid w:val="000305E7"/>
    <w:rsid w:val="00033F5D"/>
    <w:rsid w:val="00036967"/>
    <w:rsid w:val="000656A5"/>
    <w:rsid w:val="00073391"/>
    <w:rsid w:val="000866BD"/>
    <w:rsid w:val="000A6834"/>
    <w:rsid w:val="000B120A"/>
    <w:rsid w:val="000B30A5"/>
    <w:rsid w:val="000D0464"/>
    <w:rsid w:val="000D139E"/>
    <w:rsid w:val="000D33F2"/>
    <w:rsid w:val="00105351"/>
    <w:rsid w:val="00105A49"/>
    <w:rsid w:val="00115BAE"/>
    <w:rsid w:val="00115EEF"/>
    <w:rsid w:val="001164B2"/>
    <w:rsid w:val="001321E8"/>
    <w:rsid w:val="001357B7"/>
    <w:rsid w:val="00135FB9"/>
    <w:rsid w:val="00140739"/>
    <w:rsid w:val="00151D1A"/>
    <w:rsid w:val="00155DB4"/>
    <w:rsid w:val="001739C5"/>
    <w:rsid w:val="00176119"/>
    <w:rsid w:val="001848E2"/>
    <w:rsid w:val="001A76A2"/>
    <w:rsid w:val="001C72C1"/>
    <w:rsid w:val="001D4CEC"/>
    <w:rsid w:val="001E1838"/>
    <w:rsid w:val="001F6550"/>
    <w:rsid w:val="0021423C"/>
    <w:rsid w:val="0024398D"/>
    <w:rsid w:val="00252B1F"/>
    <w:rsid w:val="0027645D"/>
    <w:rsid w:val="00283B2F"/>
    <w:rsid w:val="002849A6"/>
    <w:rsid w:val="00286DCA"/>
    <w:rsid w:val="002B41C3"/>
    <w:rsid w:val="0030198D"/>
    <w:rsid w:val="0030493F"/>
    <w:rsid w:val="00305CA4"/>
    <w:rsid w:val="003060CC"/>
    <w:rsid w:val="00310C59"/>
    <w:rsid w:val="00322E68"/>
    <w:rsid w:val="0034383F"/>
    <w:rsid w:val="003442EC"/>
    <w:rsid w:val="00362E6A"/>
    <w:rsid w:val="00363826"/>
    <w:rsid w:val="00386A29"/>
    <w:rsid w:val="003D2842"/>
    <w:rsid w:val="00412735"/>
    <w:rsid w:val="00447702"/>
    <w:rsid w:val="00455D1A"/>
    <w:rsid w:val="00456D75"/>
    <w:rsid w:val="00472C31"/>
    <w:rsid w:val="004771A4"/>
    <w:rsid w:val="004914A9"/>
    <w:rsid w:val="004C0DBF"/>
    <w:rsid w:val="004C50B1"/>
    <w:rsid w:val="004C6439"/>
    <w:rsid w:val="004D455F"/>
    <w:rsid w:val="004D4C67"/>
    <w:rsid w:val="004F546D"/>
    <w:rsid w:val="00500174"/>
    <w:rsid w:val="00501A44"/>
    <w:rsid w:val="005307F9"/>
    <w:rsid w:val="00534620"/>
    <w:rsid w:val="00535289"/>
    <w:rsid w:val="00552BA1"/>
    <w:rsid w:val="005761C8"/>
    <w:rsid w:val="0057739F"/>
    <w:rsid w:val="005776BA"/>
    <w:rsid w:val="0059279A"/>
    <w:rsid w:val="005D5958"/>
    <w:rsid w:val="005E45B8"/>
    <w:rsid w:val="005F38E4"/>
    <w:rsid w:val="00602F3B"/>
    <w:rsid w:val="00607D91"/>
    <w:rsid w:val="0061045F"/>
    <w:rsid w:val="006352E7"/>
    <w:rsid w:val="006415EA"/>
    <w:rsid w:val="006723DC"/>
    <w:rsid w:val="00683A10"/>
    <w:rsid w:val="006B5250"/>
    <w:rsid w:val="006C32C7"/>
    <w:rsid w:val="00721156"/>
    <w:rsid w:val="00726661"/>
    <w:rsid w:val="007643CA"/>
    <w:rsid w:val="007A539E"/>
    <w:rsid w:val="007A599F"/>
    <w:rsid w:val="007D5C35"/>
    <w:rsid w:val="0080262A"/>
    <w:rsid w:val="008149C4"/>
    <w:rsid w:val="00842B86"/>
    <w:rsid w:val="00863C39"/>
    <w:rsid w:val="008724A1"/>
    <w:rsid w:val="00877303"/>
    <w:rsid w:val="00887ED9"/>
    <w:rsid w:val="008904AF"/>
    <w:rsid w:val="008A0A22"/>
    <w:rsid w:val="008A118C"/>
    <w:rsid w:val="008A755D"/>
    <w:rsid w:val="008A7818"/>
    <w:rsid w:val="008A7CDA"/>
    <w:rsid w:val="008B6BDE"/>
    <w:rsid w:val="008C332C"/>
    <w:rsid w:val="008F0491"/>
    <w:rsid w:val="008F4B0A"/>
    <w:rsid w:val="00912F67"/>
    <w:rsid w:val="00913A22"/>
    <w:rsid w:val="009331CA"/>
    <w:rsid w:val="00946A5A"/>
    <w:rsid w:val="00953E6F"/>
    <w:rsid w:val="00956744"/>
    <w:rsid w:val="009861CA"/>
    <w:rsid w:val="009A2307"/>
    <w:rsid w:val="009C7B5D"/>
    <w:rsid w:val="009E1D92"/>
    <w:rsid w:val="009F4C94"/>
    <w:rsid w:val="00A01F9F"/>
    <w:rsid w:val="00A214F0"/>
    <w:rsid w:val="00A24DDF"/>
    <w:rsid w:val="00A25C97"/>
    <w:rsid w:val="00A63B1D"/>
    <w:rsid w:val="00A70DD7"/>
    <w:rsid w:val="00A751E3"/>
    <w:rsid w:val="00A83CF9"/>
    <w:rsid w:val="00AA214A"/>
    <w:rsid w:val="00AA47D7"/>
    <w:rsid w:val="00AB77EB"/>
    <w:rsid w:val="00AF3B17"/>
    <w:rsid w:val="00B06B2A"/>
    <w:rsid w:val="00B11EA0"/>
    <w:rsid w:val="00B17366"/>
    <w:rsid w:val="00B3048D"/>
    <w:rsid w:val="00B71632"/>
    <w:rsid w:val="00B768B3"/>
    <w:rsid w:val="00B855C5"/>
    <w:rsid w:val="00BA2CBC"/>
    <w:rsid w:val="00BB15EA"/>
    <w:rsid w:val="00BB363A"/>
    <w:rsid w:val="00BD02C8"/>
    <w:rsid w:val="00BD6BA2"/>
    <w:rsid w:val="00BF2522"/>
    <w:rsid w:val="00BF6BA1"/>
    <w:rsid w:val="00C32469"/>
    <w:rsid w:val="00C34B54"/>
    <w:rsid w:val="00C42DFE"/>
    <w:rsid w:val="00C50EF8"/>
    <w:rsid w:val="00C57CC8"/>
    <w:rsid w:val="00C65D50"/>
    <w:rsid w:val="00C72060"/>
    <w:rsid w:val="00C76180"/>
    <w:rsid w:val="00C95C06"/>
    <w:rsid w:val="00CB1466"/>
    <w:rsid w:val="00CB1DE9"/>
    <w:rsid w:val="00CB37B5"/>
    <w:rsid w:val="00CB3E65"/>
    <w:rsid w:val="00CF1871"/>
    <w:rsid w:val="00D01635"/>
    <w:rsid w:val="00D0731F"/>
    <w:rsid w:val="00D10F12"/>
    <w:rsid w:val="00D23556"/>
    <w:rsid w:val="00D263F6"/>
    <w:rsid w:val="00D33E25"/>
    <w:rsid w:val="00D348F4"/>
    <w:rsid w:val="00D36DF8"/>
    <w:rsid w:val="00D416A0"/>
    <w:rsid w:val="00DA24AA"/>
    <w:rsid w:val="00DB2100"/>
    <w:rsid w:val="00DD3B3E"/>
    <w:rsid w:val="00DF3BC2"/>
    <w:rsid w:val="00E012E9"/>
    <w:rsid w:val="00E073A0"/>
    <w:rsid w:val="00E236CD"/>
    <w:rsid w:val="00E26659"/>
    <w:rsid w:val="00E81FDB"/>
    <w:rsid w:val="00E837F0"/>
    <w:rsid w:val="00EA2979"/>
    <w:rsid w:val="00EC2377"/>
    <w:rsid w:val="00F00681"/>
    <w:rsid w:val="00F123C2"/>
    <w:rsid w:val="00F26DCE"/>
    <w:rsid w:val="00F343A3"/>
    <w:rsid w:val="00F42E96"/>
    <w:rsid w:val="00F623DC"/>
    <w:rsid w:val="00F729E4"/>
    <w:rsid w:val="00F7412D"/>
    <w:rsid w:val="00F81C45"/>
    <w:rsid w:val="00F946D3"/>
    <w:rsid w:val="00FA28E7"/>
    <w:rsid w:val="00FA2FCC"/>
    <w:rsid w:val="00FC370B"/>
    <w:rsid w:val="00FD01A8"/>
    <w:rsid w:val="00FD0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8DB68D"/>
  <w15:chartTrackingRefBased/>
  <w15:docId w15:val="{517CB0A2-2236-4F37-9EE1-FA3B01B4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18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3780"/>
      </w:tabs>
      <w:spacing w:line="360" w:lineRule="auto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C32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nhideWhenUsed/>
    <w:qFormat/>
    <w:rsid w:val="006C32C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i/>
      <w:sz w:val="16"/>
    </w:rPr>
  </w:style>
  <w:style w:type="character" w:customStyle="1" w:styleId="SygnaturaKod">
    <w:name w:val="Sygnatura Kod"/>
    <w:rsid w:val="00AF3B17"/>
    <w:rPr>
      <w:rFonts w:ascii="BarCode3of9" w:hAnsi="BarCode3of9"/>
      <w:sz w:val="32"/>
    </w:rPr>
  </w:style>
  <w:style w:type="character" w:styleId="Odwoaniedokomentarza">
    <w:name w:val="annotation reference"/>
    <w:semiHidden/>
    <w:rPr>
      <w:sz w:val="16"/>
      <w:szCs w:val="16"/>
    </w:rPr>
  </w:style>
  <w:style w:type="character" w:customStyle="1" w:styleId="oznaczeniepracownika">
    <w:name w:val="oznaczenie pracownika"/>
    <w:rsid w:val="00AF3B17"/>
    <w:rPr>
      <w:rFonts w:ascii="Times New Roman" w:hAnsi="Times New Roman"/>
      <w:b/>
    </w:rPr>
  </w:style>
  <w:style w:type="paragraph" w:customStyle="1" w:styleId="Podpowied">
    <w:name w:val="Podpowiedź"/>
    <w:basedOn w:val="Normalny"/>
    <w:pPr>
      <w:tabs>
        <w:tab w:val="center" w:pos="7740"/>
      </w:tabs>
    </w:pPr>
    <w:rPr>
      <w:sz w:val="16"/>
      <w:szCs w:val="14"/>
    </w:rPr>
  </w:style>
  <w:style w:type="paragraph" w:customStyle="1" w:styleId="Adresat">
    <w:name w:val="Adresat"/>
    <w:basedOn w:val="Normalny"/>
    <w:pPr>
      <w:ind w:left="5400" w:hanging="2"/>
    </w:pPr>
    <w:rPr>
      <w:sz w:val="26"/>
    </w:rPr>
  </w:style>
  <w:style w:type="paragraph" w:styleId="Tytu">
    <w:name w:val="Title"/>
    <w:basedOn w:val="Normalny"/>
    <w:next w:val="Podtytu"/>
    <w:qFormat/>
    <w:pPr>
      <w:spacing w:before="600" w:after="12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Podtytu">
    <w:name w:val="Subtitle"/>
    <w:basedOn w:val="Normalny"/>
    <w:next w:val="Tre"/>
    <w:qFormat/>
    <w:pPr>
      <w:spacing w:after="600"/>
      <w:jc w:val="center"/>
      <w:outlineLvl w:val="1"/>
    </w:pPr>
    <w:rPr>
      <w:rFonts w:cs="Arial"/>
      <w:b/>
      <w:sz w:val="28"/>
      <w:szCs w:val="24"/>
    </w:rPr>
  </w:style>
  <w:style w:type="paragraph" w:customStyle="1" w:styleId="Tre">
    <w:name w:val="Treść"/>
    <w:basedOn w:val="Normalny"/>
    <w:pPr>
      <w:spacing w:line="360" w:lineRule="auto"/>
      <w:jc w:val="both"/>
      <w:outlineLvl w:val="0"/>
    </w:pPr>
    <w:rPr>
      <w:sz w:val="24"/>
      <w:szCs w:val="18"/>
    </w:rPr>
  </w:style>
  <w:style w:type="paragraph" w:customStyle="1" w:styleId="Pouczenienagwek">
    <w:name w:val="Pouczenie nagłówek"/>
    <w:basedOn w:val="Podtytu"/>
    <w:rPr>
      <w:caps/>
      <w:spacing w:val="80"/>
      <w:szCs w:val="22"/>
    </w:rPr>
  </w:style>
  <w:style w:type="character" w:customStyle="1" w:styleId="PodpowiedZnak">
    <w:name w:val="Podpowiedź Znak"/>
    <w:rPr>
      <w:sz w:val="14"/>
      <w:szCs w:val="14"/>
      <w:lang w:val="pl-PL" w:eastAsia="pl-PL" w:bidi="ar-SA"/>
    </w:rPr>
  </w:style>
  <w:style w:type="paragraph" w:customStyle="1" w:styleId="Sygnaturapowizana">
    <w:name w:val="Sygnatura powiązana"/>
    <w:basedOn w:val="Termin"/>
    <w:rsid w:val="00C65D50"/>
    <w:pPr>
      <w:tabs>
        <w:tab w:val="clear" w:pos="1622"/>
      </w:tabs>
      <w:spacing w:before="480"/>
    </w:pPr>
  </w:style>
  <w:style w:type="paragraph" w:customStyle="1" w:styleId="Piecz">
    <w:name w:val="Pieczęć"/>
    <w:basedOn w:val="Normalny"/>
    <w:pPr>
      <w:spacing w:before="20" w:after="20"/>
      <w:jc w:val="center"/>
    </w:pPr>
    <w:rPr>
      <w:rFonts w:ascii="Arial" w:hAnsi="Arial"/>
      <w:b/>
      <w:sz w:val="20"/>
      <w:szCs w:val="18"/>
    </w:rPr>
  </w:style>
  <w:style w:type="character" w:customStyle="1" w:styleId="PieczZnak">
    <w:name w:val="Pieczęć Znak"/>
    <w:rPr>
      <w:rFonts w:ascii="Arial" w:hAnsi="Arial"/>
      <w:b/>
      <w:sz w:val="16"/>
      <w:szCs w:val="18"/>
      <w:lang w:val="pl-PL" w:eastAsia="pl-PL" w:bidi="ar-SA"/>
    </w:rPr>
  </w:style>
  <w:style w:type="paragraph" w:customStyle="1" w:styleId="Pieczmaa">
    <w:name w:val="Pieczęć mała"/>
    <w:basedOn w:val="Piecz"/>
    <w:rPr>
      <w:b w:val="0"/>
      <w:sz w:val="18"/>
    </w:rPr>
  </w:style>
  <w:style w:type="paragraph" w:customStyle="1" w:styleId="Sygnatura">
    <w:name w:val="Sygnatura"/>
    <w:basedOn w:val="Normalny"/>
    <w:next w:val="Podpowiedzsygnatura"/>
    <w:rsid w:val="00C65D50"/>
    <w:pPr>
      <w:tabs>
        <w:tab w:val="center" w:pos="1985"/>
      </w:tabs>
      <w:spacing w:before="360" w:after="40"/>
    </w:pPr>
    <w:rPr>
      <w:sz w:val="28"/>
      <w:szCs w:val="24"/>
    </w:rPr>
  </w:style>
  <w:style w:type="paragraph" w:customStyle="1" w:styleId="Pouczenietre">
    <w:name w:val="Pouczenie treść"/>
    <w:basedOn w:val="Normalny"/>
    <w:pPr>
      <w:spacing w:after="120"/>
      <w:jc w:val="both"/>
    </w:pPr>
    <w:rPr>
      <w:sz w:val="22"/>
      <w:szCs w:val="16"/>
    </w:rPr>
  </w:style>
  <w:style w:type="paragraph" w:customStyle="1" w:styleId="Podpowiedstanowisko">
    <w:name w:val="Podpowiedź stanowisko"/>
    <w:basedOn w:val="Podpowied"/>
    <w:next w:val="Podpowied"/>
    <w:pPr>
      <w:spacing w:after="480"/>
    </w:pPr>
    <w:rPr>
      <w:b/>
      <w:sz w:val="20"/>
    </w:rPr>
  </w:style>
  <w:style w:type="paragraph" w:customStyle="1" w:styleId="Nagowekdata">
    <w:name w:val="Nagłowek data"/>
    <w:basedOn w:val="Normalny"/>
    <w:pPr>
      <w:jc w:val="right"/>
    </w:pPr>
    <w:rPr>
      <w:sz w:val="24"/>
      <w:szCs w:val="18"/>
    </w:rPr>
  </w:style>
  <w:style w:type="paragraph" w:customStyle="1" w:styleId="Podpowiedzsygnatura">
    <w:name w:val="Podpowiedz sygnatura"/>
    <w:basedOn w:val="Podpowied"/>
    <w:next w:val="Adresat"/>
    <w:rsid w:val="00C65D50"/>
    <w:pPr>
      <w:tabs>
        <w:tab w:val="clear" w:pos="7740"/>
        <w:tab w:val="center" w:pos="1985"/>
      </w:tabs>
      <w:spacing w:after="240"/>
    </w:pPr>
  </w:style>
  <w:style w:type="paragraph" w:customStyle="1" w:styleId="Termin">
    <w:name w:val="Termin"/>
    <w:basedOn w:val="Tre"/>
    <w:pPr>
      <w:tabs>
        <w:tab w:val="left" w:pos="1622"/>
      </w:tabs>
      <w:spacing w:line="240" w:lineRule="auto"/>
    </w:pPr>
    <w:rPr>
      <w:b/>
    </w:rPr>
  </w:style>
  <w:style w:type="paragraph" w:customStyle="1" w:styleId="Skadsdziowski">
    <w:name w:val="Skład sędziowski"/>
    <w:basedOn w:val="Tre"/>
    <w:pPr>
      <w:tabs>
        <w:tab w:val="right" w:pos="1800"/>
      </w:tabs>
      <w:ind w:left="2160" w:hanging="2160"/>
    </w:pPr>
  </w:style>
  <w:style w:type="character" w:customStyle="1" w:styleId="FontStyle17">
    <w:name w:val="Font Style17"/>
    <w:rsid w:val="00534620"/>
    <w:rPr>
      <w:rFonts w:ascii="Arial" w:hAnsi="Arial" w:cs="Arial"/>
      <w:sz w:val="12"/>
      <w:szCs w:val="12"/>
    </w:rPr>
  </w:style>
  <w:style w:type="character" w:customStyle="1" w:styleId="Nagwek3Znak">
    <w:name w:val="Nagłówek 3 Znak"/>
    <w:link w:val="Nagwek3"/>
    <w:semiHidden/>
    <w:rsid w:val="006C32C7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rsid w:val="006C32C7"/>
    <w:rPr>
      <w:rFonts w:ascii="Calibri" w:eastAsia="Times New Roman" w:hAnsi="Calibri" w:cs="Times New Roman"/>
      <w:b/>
      <w:bCs/>
      <w:sz w:val="28"/>
      <w:szCs w:val="28"/>
    </w:rPr>
  </w:style>
  <w:style w:type="paragraph" w:styleId="Tekstdymka">
    <w:name w:val="Balloon Text"/>
    <w:basedOn w:val="Normalny"/>
    <w:link w:val="TekstdymkaZnak"/>
    <w:rsid w:val="00877303"/>
    <w:rPr>
      <w:rFonts w:ascii="Segoe UI" w:hAnsi="Segoe UI"/>
      <w:szCs w:val="18"/>
      <w:lang w:val="x-none" w:eastAsia="x-none"/>
    </w:rPr>
  </w:style>
  <w:style w:type="character" w:customStyle="1" w:styleId="TekstdymkaZnak">
    <w:name w:val="Tekst dymka Znak"/>
    <w:link w:val="Tekstdymka"/>
    <w:rsid w:val="00877303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rsid w:val="00F26DC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F26DC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3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l.miklinski\AppData\Local\Temp\Kurator3\20240909_114040_SO%20Opole%2008%20-%20O&#347;wiadczenie%20dot.%20wyjazdu%20za%20granic&#281;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A5A02-4EB6-4C59-B6E4-261F78675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20240909_114040_SO Opole 08 - Oświadczenie dot. wyjazdu za granicę</Template>
  <TotalTime>4</TotalTime>
  <Pages>1</Pages>
  <Words>297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SIP</vt:lpstr>
    </vt:vector>
  </TitlesOfParts>
  <Manager>Krzysztof Habowski</Manager>
  <Company>ZETO "Świdnica"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SIP</dc:title>
  <dc:subject/>
  <dc:creator>Mikliński Michał</dc:creator>
  <cp:keywords/>
  <dc:description/>
  <cp:lastModifiedBy>Gierszyński Krzysztof</cp:lastModifiedBy>
  <cp:revision>4</cp:revision>
  <cp:lastPrinted>2017-02-09T07:39:00Z</cp:lastPrinted>
  <dcterms:created xsi:type="dcterms:W3CDTF">2024-12-19T09:17:00Z</dcterms:created>
  <dcterms:modified xsi:type="dcterms:W3CDTF">2025-01-31T08:31:00Z</dcterms:modified>
</cp:coreProperties>
</file>